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235BAA7" w:rsidR="00CC7E12" w:rsidRPr="00CC7E12" w:rsidRDefault="00CC7E12" w:rsidP="00EB42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773661" w:rsidRPr="00773661">
        <w:rPr>
          <w:rFonts w:cstheme="minorHAnsi"/>
          <w:b/>
          <w:i/>
        </w:rPr>
        <w:t xml:space="preserve">Opracowanie dokumentacji oraz wykonanie robót budowlanych w stacjach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w podziale na 6 części: Część 1 - w stacji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Sękocin, Część 2 - w stacji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Tarczyn, Część 3 - w stacji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Kobiałka, Część 4 - w stacji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Wołomin Słoneczna, Część 5 - w stacji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Ostrów Mazowiecka, Część 6 - w stacji 110/15 </w:t>
      </w:r>
      <w:proofErr w:type="spellStart"/>
      <w:r w:rsidR="00773661" w:rsidRPr="00773661">
        <w:rPr>
          <w:rFonts w:cstheme="minorHAnsi"/>
          <w:b/>
          <w:i/>
        </w:rPr>
        <w:t>kV</w:t>
      </w:r>
      <w:proofErr w:type="spellEnd"/>
      <w:r w:rsidR="00773661" w:rsidRPr="00773661">
        <w:rPr>
          <w:rFonts w:cstheme="minorHAnsi"/>
          <w:b/>
          <w:i/>
        </w:rPr>
        <w:t xml:space="preserve"> Wyszków 2</w:t>
      </w:r>
      <w:r w:rsidRPr="00CC7E12">
        <w:rPr>
          <w:rFonts w:cstheme="minorHAnsi"/>
        </w:rPr>
        <w:t xml:space="preserve">, nr </w:t>
      </w:r>
      <w:r w:rsidR="00773661" w:rsidRPr="00773661">
        <w:rPr>
          <w:rFonts w:cstheme="minorHAnsi"/>
          <w:b/>
        </w:rPr>
        <w:t>POST/DYS/OW/GZ/01053/2026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Default="00CC7E12" w:rsidP="002C2C2F">
      <w:pPr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636C169" w14:textId="77777777" w:rsidR="00773661" w:rsidRDefault="00773661" w:rsidP="002C2C2F">
      <w:pPr>
        <w:jc w:val="both"/>
        <w:rPr>
          <w:rFonts w:cstheme="minorHAnsi"/>
          <w:sz w:val="16"/>
        </w:rPr>
      </w:pPr>
    </w:p>
    <w:p w14:paraId="3B583369" w14:textId="77777777" w:rsidR="00773661" w:rsidRDefault="00773661" w:rsidP="002C2C2F">
      <w:pPr>
        <w:jc w:val="both"/>
        <w:rPr>
          <w:rFonts w:cstheme="minorHAnsi"/>
          <w:sz w:val="16"/>
        </w:rPr>
      </w:pPr>
    </w:p>
    <w:p w14:paraId="7438311F" w14:textId="77777777" w:rsidR="00773661" w:rsidRDefault="00773661" w:rsidP="002C2C2F">
      <w:pPr>
        <w:jc w:val="both"/>
        <w:rPr>
          <w:rFonts w:cstheme="minorHAnsi"/>
          <w:sz w:val="16"/>
        </w:rPr>
      </w:pPr>
    </w:p>
    <w:p w14:paraId="5B7923BB" w14:textId="77777777" w:rsidR="00773661" w:rsidRPr="00CC7E12" w:rsidRDefault="00773661" w:rsidP="002C2C2F">
      <w:pPr>
        <w:jc w:val="both"/>
        <w:rPr>
          <w:rFonts w:cstheme="minorHAnsi"/>
          <w:sz w:val="16"/>
        </w:rPr>
      </w:pPr>
    </w:p>
    <w:p w14:paraId="18BCF4A9" w14:textId="724681F1" w:rsidR="00381365" w:rsidRPr="009C2468" w:rsidRDefault="00381365" w:rsidP="00773661">
      <w:pPr>
        <w:spacing w:after="0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773661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773661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244AC73" w14:textId="77777777" w:rsidR="00773661" w:rsidRPr="00773661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F988A6C" w14:textId="77777777" w:rsidR="00773661" w:rsidRPr="00773661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Opracowanie dokumentacji oraz wykonanie robót budowlanych w stacjach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</w:t>
          </w:r>
        </w:p>
        <w:p w14:paraId="5A03387C" w14:textId="77777777" w:rsidR="00773661" w:rsidRPr="00773661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podziale na 6 części: Część 1 - w stacji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Sękocin, Część 2 - w stacji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</w:p>
        <w:p w14:paraId="489AD26D" w14:textId="77777777" w:rsidR="00773661" w:rsidRPr="00773661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Tarczyn, Część 3 - w stacji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Kobiałka, Część 4 - w stacji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Wołomin</w:t>
          </w:r>
        </w:p>
        <w:p w14:paraId="76877038" w14:textId="77777777" w:rsidR="00773661" w:rsidRPr="00773661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Słoneczna, Część 5 - w stacji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Ostrów Mazowiecka, Część 6 - w stacji 110/15 </w:t>
          </w:r>
          <w:proofErr w:type="spellStart"/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</w:p>
        <w:p w14:paraId="44E8FF44" w14:textId="77777777" w:rsidR="00773661" w:rsidRPr="00773661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Wyszków 2</w:t>
          </w:r>
        </w:p>
        <w:p w14:paraId="5205B493" w14:textId="3995B556" w:rsidR="00347E8D" w:rsidRPr="006B2C28" w:rsidRDefault="00773661" w:rsidP="007736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73661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POST/DYS/OW/GZ/01053/2026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CF5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E2E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017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F9E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18A7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28D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736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4B4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425F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– Oświadczenie o braku podstaw wykluczenia.docx</dmsv2BaseFileName>
    <dmsv2BaseDisplayName xmlns="http://schemas.microsoft.com/sharepoint/v3">Załącznik nr 4 – Oświadczenie o braku podstaw wykluczenia</dmsv2BaseDisplayName>
    <dmsv2SWPP2ObjectNumber xmlns="http://schemas.microsoft.com/sharepoint/v3">POST/DYS/OW/GZ/01053/2026                         </dmsv2SWPP2ObjectNumber>
    <dmsv2SWPP2SumMD5 xmlns="http://schemas.microsoft.com/sharepoint/v3">50e47a86392d24309a65ae191c0bb7d9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25032021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0000000100070005000000090000</dmsv2SWPP2ObjectDepartment>
    <dmsv2SWPP2ObjectName xmlns="http://schemas.microsoft.com/sharepoint/v3">Postępowanie</dmsv2SWPP2ObjectName>
    <_dlc_DocId xmlns="a19cb1c7-c5c7-46d4-85ae-d83685407bba">FJ3FSM7XJ42E-1195302456-9454</_dlc_DocId>
    <_dlc_DocIdUrl xmlns="a19cb1c7-c5c7-46d4-85ae-d83685407bba">
      <Url>https://swpp2.dms.gkpge.pl/sites/43/_layouts/15/DocIdRedir.aspx?ID=FJ3FSM7XJ42E-1195302456-9454</Url>
      <Description>FJ3FSM7XJ42E-1195302456-9454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ED23B2-4034-48CB-B4EF-F382A001CEC3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29CB2B-B806-4E50-90B5-42B5B37792A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9</cp:revision>
  <cp:lastPrinted>2024-07-15T11:21:00Z</cp:lastPrinted>
  <dcterms:created xsi:type="dcterms:W3CDTF">2026-02-18T07:15:00Z</dcterms:created>
  <dcterms:modified xsi:type="dcterms:W3CDTF">2026-04-24T10:53:00Z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67df85d7-f0d0-4f71-b0d7-ecae64eb81a4</vt:lpwstr>
  </property>
</Properties>
</file>